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B1F5A" w14:textId="77777777" w:rsidR="00B50CEE" w:rsidRDefault="00B50CEE" w:rsidP="00B50CE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Robert COBBOLD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fl.1484)</w:t>
      </w:r>
    </w:p>
    <w:p w14:paraId="5DBEA9B8" w14:textId="77777777" w:rsidR="00B50CEE" w:rsidRDefault="00B50CEE" w:rsidP="00B50CE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Mercer.</w:t>
      </w:r>
    </w:p>
    <w:p w14:paraId="7681D294" w14:textId="77777777" w:rsidR="00B50CEE" w:rsidRDefault="00B50CEE" w:rsidP="00B50CEE">
      <w:pPr>
        <w:pStyle w:val="NoSpacing"/>
        <w:jc w:val="both"/>
        <w:rPr>
          <w:rFonts w:cs="Times New Roman"/>
          <w:szCs w:val="24"/>
          <w:lang w:val="en-GB"/>
        </w:rPr>
      </w:pPr>
    </w:p>
    <w:p w14:paraId="6D7876B1" w14:textId="77777777" w:rsidR="00B50CEE" w:rsidRDefault="00B50CEE" w:rsidP="00B50CEE">
      <w:pPr>
        <w:pStyle w:val="NoSpacing"/>
        <w:jc w:val="both"/>
        <w:rPr>
          <w:rFonts w:cs="Times New Roman"/>
          <w:szCs w:val="24"/>
          <w:lang w:val="en-GB"/>
        </w:rPr>
      </w:pPr>
    </w:p>
    <w:p w14:paraId="416E591D" w14:textId="77777777" w:rsidR="00B50CEE" w:rsidRDefault="00B50CEE" w:rsidP="00B50CE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1484</w:t>
      </w:r>
      <w:r>
        <w:rPr>
          <w:rFonts w:cs="Times New Roman"/>
          <w:szCs w:val="24"/>
          <w:lang w:val="en-GB"/>
        </w:rPr>
        <w:tab/>
        <w:t>He made a plaint of debt against Nicholas Tyler of Bristol(q.v.), Henry</w:t>
      </w:r>
    </w:p>
    <w:p w14:paraId="415D8E45" w14:textId="77777777" w:rsidR="00B50CEE" w:rsidRDefault="00B50CEE" w:rsidP="00B50CE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proofErr w:type="spellStart"/>
      <w:r>
        <w:rPr>
          <w:rFonts w:cs="Times New Roman"/>
          <w:szCs w:val="24"/>
          <w:lang w:val="en-GB"/>
        </w:rPr>
        <w:t>Pyddyll</w:t>
      </w:r>
      <w:proofErr w:type="spellEnd"/>
      <w:r>
        <w:rPr>
          <w:rFonts w:cs="Times New Roman"/>
          <w:szCs w:val="24"/>
          <w:lang w:val="en-GB"/>
        </w:rPr>
        <w:t xml:space="preserve"> of Bristol(q.v.) and Robert </w:t>
      </w:r>
      <w:proofErr w:type="spellStart"/>
      <w:r>
        <w:rPr>
          <w:rFonts w:cs="Times New Roman"/>
          <w:szCs w:val="24"/>
          <w:lang w:val="en-GB"/>
        </w:rPr>
        <w:t>Asshe</w:t>
      </w:r>
      <w:proofErr w:type="spellEnd"/>
      <w:r>
        <w:rPr>
          <w:rFonts w:cs="Times New Roman"/>
          <w:szCs w:val="24"/>
          <w:lang w:val="en-GB"/>
        </w:rPr>
        <w:t xml:space="preserve"> of Bristol(q.v.).</w:t>
      </w:r>
    </w:p>
    <w:p w14:paraId="3D27B3A6" w14:textId="77777777" w:rsidR="00B50CEE" w:rsidRDefault="00B50CEE" w:rsidP="00B50CE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>
          <w:rPr>
            <w:rStyle w:val="Hyperlink"/>
            <w:rFonts w:cs="Times New Roman"/>
            <w:szCs w:val="24"/>
            <w:lang w:val="en-GB"/>
          </w:rPr>
          <w:t>https://waalt.uh.edu/index.php/CP40/887</w:t>
        </w:r>
      </w:hyperlink>
      <w:r>
        <w:rPr>
          <w:rFonts w:cs="Times New Roman"/>
          <w:szCs w:val="24"/>
          <w:lang w:val="en-GB"/>
        </w:rPr>
        <w:t xml:space="preserve"> )  [Michaelmas Term]</w:t>
      </w:r>
    </w:p>
    <w:p w14:paraId="3723C531" w14:textId="77777777" w:rsidR="00B50CEE" w:rsidRDefault="00B50CEE" w:rsidP="00B50CEE">
      <w:pPr>
        <w:pStyle w:val="NoSpacing"/>
        <w:jc w:val="both"/>
        <w:rPr>
          <w:rFonts w:cs="Times New Roman"/>
          <w:szCs w:val="24"/>
          <w:lang w:val="en-GB"/>
        </w:rPr>
      </w:pPr>
    </w:p>
    <w:p w14:paraId="7250B320" w14:textId="77777777" w:rsidR="00B50CEE" w:rsidRDefault="00B50CEE" w:rsidP="00B50CEE">
      <w:pPr>
        <w:pStyle w:val="NoSpacing"/>
        <w:jc w:val="both"/>
        <w:rPr>
          <w:rFonts w:cs="Times New Roman"/>
          <w:szCs w:val="24"/>
          <w:lang w:val="en-GB"/>
        </w:rPr>
      </w:pPr>
    </w:p>
    <w:p w14:paraId="1CF4DA06" w14:textId="77777777" w:rsidR="00B50CEE" w:rsidRDefault="00B50CEE" w:rsidP="00B50CEE">
      <w:pPr>
        <w:pStyle w:val="NoSpacing"/>
        <w:jc w:val="both"/>
        <w:rPr>
          <w:rFonts w:cs="Times New Roman"/>
          <w:szCs w:val="24"/>
          <w:lang w:val="en-GB"/>
        </w:rPr>
      </w:pPr>
    </w:p>
    <w:p w14:paraId="785CD458" w14:textId="77777777" w:rsidR="00B50CEE" w:rsidRDefault="00B50CEE" w:rsidP="00B50CEE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 February 2024</w:t>
      </w:r>
    </w:p>
    <w:p w14:paraId="13CAC21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EF769" w14:textId="77777777" w:rsidR="00B50CEE" w:rsidRDefault="00B50CEE" w:rsidP="009139A6">
      <w:r>
        <w:separator/>
      </w:r>
    </w:p>
  </w:endnote>
  <w:endnote w:type="continuationSeparator" w:id="0">
    <w:p w14:paraId="172C9182" w14:textId="77777777" w:rsidR="00B50CEE" w:rsidRDefault="00B50C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16A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C9E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F32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FD6D3" w14:textId="77777777" w:rsidR="00B50CEE" w:rsidRDefault="00B50CEE" w:rsidP="009139A6">
      <w:r>
        <w:separator/>
      </w:r>
    </w:p>
  </w:footnote>
  <w:footnote w:type="continuationSeparator" w:id="0">
    <w:p w14:paraId="7E57DD87" w14:textId="77777777" w:rsidR="00B50CEE" w:rsidRDefault="00B50C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3ED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32A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96E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CE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0CEE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2E00E"/>
  <w15:chartTrackingRefBased/>
  <w15:docId w15:val="{F96F85BA-C69C-4B0C-A279-C4C703C0C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50C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2024-02-07T12:18:00Z</dcterms:created>
  <dcterms:modified xsi:type="dcterms:W3CDTF">2024-02-07T12:19:00Z</dcterms:modified>
</cp:coreProperties>
</file>